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812A7" w14:textId="77777777" w:rsidR="003A372B" w:rsidRDefault="003A372B" w:rsidP="003A37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COBBOK, senior</w:t>
      </w:r>
      <w:r>
        <w:rPr>
          <w:rFonts w:ascii="Times New Roman" w:hAnsi="Times New Roman" w:cs="Times New Roman"/>
        </w:rPr>
        <w:t xml:space="preserve">       (fl.1483)</w:t>
      </w:r>
    </w:p>
    <w:p w14:paraId="7A3066E8" w14:textId="77777777" w:rsidR="003A372B" w:rsidRDefault="003A372B" w:rsidP="003A372B">
      <w:pPr>
        <w:rPr>
          <w:rFonts w:ascii="Times New Roman" w:hAnsi="Times New Roman" w:cs="Times New Roman"/>
        </w:rPr>
      </w:pPr>
    </w:p>
    <w:p w14:paraId="2DE8D51C" w14:textId="77777777" w:rsidR="003A372B" w:rsidRDefault="003A372B" w:rsidP="003A372B">
      <w:pPr>
        <w:rPr>
          <w:rFonts w:ascii="Times New Roman" w:hAnsi="Times New Roman" w:cs="Times New Roman"/>
        </w:rPr>
      </w:pPr>
    </w:p>
    <w:p w14:paraId="58444C57" w14:textId="77777777" w:rsidR="003A372B" w:rsidRDefault="003A372B" w:rsidP="003A37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He made a plaint of trespass and taking against John Smyth of Swinton,</w:t>
      </w:r>
    </w:p>
    <w:p w14:paraId="4F319626" w14:textId="77777777" w:rsidR="003A372B" w:rsidRDefault="003A372B" w:rsidP="003A37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Yorkshire(q.v.).</w:t>
      </w:r>
    </w:p>
    <w:p w14:paraId="3C5A02E7" w14:textId="77777777" w:rsidR="003A372B" w:rsidRDefault="003A372B" w:rsidP="003A372B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(http://aalt.law.uh.edu/Indices/CP40Indices/CP40no883Pl.htm )</w:t>
      </w:r>
    </w:p>
    <w:p w14:paraId="642E1C40" w14:textId="77777777" w:rsidR="003A372B" w:rsidRDefault="003A372B" w:rsidP="003A372B">
      <w:pPr>
        <w:rPr>
          <w:rFonts w:ascii="Times New Roman" w:hAnsi="Times New Roman" w:cs="Times New Roman"/>
        </w:rPr>
      </w:pPr>
    </w:p>
    <w:p w14:paraId="57FEB644" w14:textId="77777777" w:rsidR="003A372B" w:rsidRDefault="003A372B" w:rsidP="003A372B">
      <w:pPr>
        <w:rPr>
          <w:rFonts w:ascii="Times New Roman" w:hAnsi="Times New Roman" w:cs="Times New Roman"/>
        </w:rPr>
      </w:pPr>
    </w:p>
    <w:p w14:paraId="61A32192" w14:textId="77777777" w:rsidR="003A372B" w:rsidRDefault="003A372B" w:rsidP="003A37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July 2019</w:t>
      </w:r>
    </w:p>
    <w:p w14:paraId="3AB4B7EF" w14:textId="77777777" w:rsidR="006B2F86" w:rsidRPr="00E71FC3" w:rsidRDefault="003A372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D5B4CE" w14:textId="77777777" w:rsidR="003A372B" w:rsidRDefault="003A372B" w:rsidP="00E71FC3">
      <w:r>
        <w:separator/>
      </w:r>
    </w:p>
  </w:endnote>
  <w:endnote w:type="continuationSeparator" w:id="0">
    <w:p w14:paraId="016E3A5C" w14:textId="77777777" w:rsidR="003A372B" w:rsidRDefault="003A372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0D1C5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011854" w14:textId="77777777" w:rsidR="003A372B" w:rsidRDefault="003A372B" w:rsidP="00E71FC3">
      <w:r>
        <w:separator/>
      </w:r>
    </w:p>
  </w:footnote>
  <w:footnote w:type="continuationSeparator" w:id="0">
    <w:p w14:paraId="406A00D0" w14:textId="77777777" w:rsidR="003A372B" w:rsidRDefault="003A372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72B"/>
    <w:rsid w:val="001A7C09"/>
    <w:rsid w:val="003A372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5E969"/>
  <w15:chartTrackingRefBased/>
  <w15:docId w15:val="{6DA0241A-A9F5-47C9-9DED-3AB95788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372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2019-08-04T20:46:00Z</dcterms:created>
  <dcterms:modified xsi:type="dcterms:W3CDTF">2019-08-04T20:47:00Z</dcterms:modified>
</cp:coreProperties>
</file>